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107" w:rsidRDefault="00430107" w:rsidP="00430107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商品房（经适房、两限房等）摇号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43010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43010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3010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3010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3010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3010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33FB7">
              <w:rPr>
                <w:rFonts w:hint="eastAsia"/>
                <w:sz w:val="18"/>
                <w:szCs w:val="18"/>
              </w:rPr>
              <w:t>商品房（经适房、两限房等）摇号</w:t>
            </w:r>
            <w:r>
              <w:rPr>
                <w:rFonts w:hint="eastAsia"/>
                <w:sz w:val="18"/>
                <w:szCs w:val="18"/>
              </w:rPr>
              <w:t>文件、公告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3010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Pr="00733FB7" w:rsidRDefault="00430107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参与摇号人员资格证明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43010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430107" w:rsidRDefault="00430107" w:rsidP="00A84953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430107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430107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430107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30107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07" w:rsidRDefault="00430107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30107" w:rsidRDefault="00430107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430107" w:rsidRPr="008017E2" w:rsidRDefault="00430107" w:rsidP="00596F87">
      <w:pPr>
        <w:rPr>
          <w:rFonts w:cs="Times New Roman"/>
        </w:rPr>
      </w:pPr>
    </w:p>
    <w:p w:rsidR="00430107" w:rsidRPr="00596F87" w:rsidRDefault="00430107">
      <w:pPr>
        <w:rPr>
          <w:rFonts w:cs="Times New Roman"/>
        </w:rPr>
      </w:pPr>
    </w:p>
    <w:sectPr w:rsidR="00430107" w:rsidRPr="00596F87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07" w:rsidRDefault="00430107" w:rsidP="00596F8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30107" w:rsidRDefault="00430107" w:rsidP="00596F8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07" w:rsidRDefault="00430107" w:rsidP="00596F8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30107" w:rsidRDefault="00430107" w:rsidP="00596F8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095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03E3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107"/>
    <w:rsid w:val="00430289"/>
    <w:rsid w:val="00430F3C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27A1C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96F87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C5095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5C86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1B36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3FB7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17E2"/>
    <w:rsid w:val="0080273D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97A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671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495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8E4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C65C6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49FA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F87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96F8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6F87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96F8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6F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121</Words>
  <Characters>691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2018-07-21T11:51:00Z</dcterms:created>
  <dcterms:modified xsi:type="dcterms:W3CDTF">2018-08-04T07:13:00Z</dcterms:modified>
</cp:coreProperties>
</file>